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D48" w:rsidRDefault="00252D48" w:rsidP="00252D48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Name: _________________________</w:t>
      </w:r>
    </w:p>
    <w:p w:rsidR="00252D48" w:rsidRPr="00252D48" w:rsidRDefault="00252D48" w:rsidP="00252D48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CA2FB4" w:rsidRPr="004E103D" w:rsidRDefault="00CA2FB4" w:rsidP="00CA2FB4">
      <w:pPr>
        <w:spacing w:after="0" w:line="240" w:lineRule="auto"/>
        <w:jc w:val="center"/>
        <w:rPr>
          <w:rFonts w:ascii="Bookman Old Style" w:hAnsi="Bookman Old Style" w:cs="Times New Roman"/>
          <w:b/>
          <w:sz w:val="32"/>
          <w:szCs w:val="32"/>
        </w:rPr>
      </w:pPr>
      <w:r w:rsidRPr="004E103D">
        <w:rPr>
          <w:rFonts w:ascii="Bookman Old Style" w:hAnsi="Bookman Old Style" w:cs="Times New Roman"/>
          <w:b/>
          <w:sz w:val="32"/>
          <w:szCs w:val="32"/>
        </w:rPr>
        <w:t xml:space="preserve">Create </w:t>
      </w:r>
      <w:r w:rsidRPr="004E103D">
        <w:rPr>
          <w:rFonts w:ascii="Bookman Old Style" w:hAnsi="Bookman Old Style" w:cs="Aharoni"/>
          <w:b/>
          <w:sz w:val="32"/>
          <w:szCs w:val="32"/>
        </w:rPr>
        <w:t>a</w:t>
      </w:r>
      <w:r w:rsidRPr="004E103D">
        <w:rPr>
          <w:rFonts w:ascii="Bookman Old Style" w:hAnsi="Bookman Old Style" w:cs="Times New Roman"/>
          <w:b/>
          <w:sz w:val="32"/>
          <w:szCs w:val="32"/>
        </w:rPr>
        <w:t xml:space="preserve"> Campaign Project</w:t>
      </w:r>
    </w:p>
    <w:p w:rsidR="004E103D" w:rsidRDefault="004E103D" w:rsidP="00CA2FB4">
      <w:pPr>
        <w:spacing w:after="0" w:line="240" w:lineRule="auto"/>
        <w:jc w:val="center"/>
        <w:rPr>
          <w:rFonts w:ascii="Bookman Old Style" w:hAnsi="Bookman Old Style" w:cs="Times New Roman"/>
          <w:sz w:val="24"/>
          <w:szCs w:val="24"/>
        </w:rPr>
      </w:pPr>
      <w:r w:rsidRPr="004E103D">
        <w:rPr>
          <w:rFonts w:ascii="Bookman Old Style" w:hAnsi="Bookman Old Style" w:cs="Times New Roman"/>
          <w:sz w:val="24"/>
          <w:szCs w:val="24"/>
        </w:rPr>
        <w:t xml:space="preserve">Webquest </w:t>
      </w:r>
      <w:r w:rsidR="00EC3F3B">
        <w:rPr>
          <w:rFonts w:ascii="Bookman Old Style" w:hAnsi="Bookman Old Style" w:cs="Times New Roman"/>
          <w:sz w:val="24"/>
          <w:szCs w:val="24"/>
        </w:rPr>
        <w:t>Worksheet</w:t>
      </w:r>
      <w:bookmarkStart w:id="0" w:name="_GoBack"/>
      <w:bookmarkEnd w:id="0"/>
    </w:p>
    <w:p w:rsidR="004E103D" w:rsidRDefault="004E103D" w:rsidP="00CA2FB4">
      <w:pPr>
        <w:spacing w:after="0" w:line="240" w:lineRule="auto"/>
        <w:jc w:val="center"/>
        <w:rPr>
          <w:rFonts w:ascii="Bookman Old Style" w:hAnsi="Bookman Old Style" w:cs="Times New Roman"/>
          <w:sz w:val="24"/>
          <w:szCs w:val="24"/>
        </w:rPr>
      </w:pPr>
    </w:p>
    <w:p w:rsidR="004E103D" w:rsidRDefault="004E103D" w:rsidP="004E103D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 xml:space="preserve">Directions:  Use the </w:t>
      </w:r>
      <w:r w:rsidR="00252D48">
        <w:rPr>
          <w:rFonts w:ascii="Bookman Old Style" w:hAnsi="Bookman Old Style" w:cs="Times New Roman"/>
          <w:sz w:val="24"/>
          <w:szCs w:val="24"/>
        </w:rPr>
        <w:t>websites listed on the Create a Campaign Wikispace page to help you answer the questions below.</w:t>
      </w:r>
    </w:p>
    <w:p w:rsidR="00252D48" w:rsidRDefault="00252D48" w:rsidP="004E103D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252D48" w:rsidRDefault="00252D48" w:rsidP="004E103D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Your topic: ____________________________</w:t>
      </w:r>
    </w:p>
    <w:p w:rsidR="00252D48" w:rsidRDefault="00252D48" w:rsidP="004E103D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252D48" w:rsidRDefault="00252D48" w:rsidP="004E103D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252D48" w:rsidRDefault="00252D48" w:rsidP="00252D48">
      <w:pPr>
        <w:pStyle w:val="ListParagraph"/>
        <w:numPr>
          <w:ilvl w:val="0"/>
          <w:numId w:val="1"/>
        </w:num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 xml:space="preserve"> What is the political or social issue associated with the campaign?</w:t>
      </w:r>
    </w:p>
    <w:p w:rsidR="00252D48" w:rsidRDefault="00252D48" w:rsidP="00252D48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252D48" w:rsidRDefault="00252D48" w:rsidP="00252D48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252D48" w:rsidRDefault="00252D48" w:rsidP="00252D48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252D48" w:rsidRDefault="00252D48" w:rsidP="00252D48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252D48" w:rsidRDefault="00252D48" w:rsidP="00252D48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252D48" w:rsidRDefault="00252D48" w:rsidP="00252D48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252D48" w:rsidRDefault="00252D48" w:rsidP="00252D48">
      <w:pPr>
        <w:pStyle w:val="ListParagraph"/>
        <w:numPr>
          <w:ilvl w:val="0"/>
          <w:numId w:val="1"/>
        </w:num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 xml:space="preserve"> What is the goal of the campaign?</w:t>
      </w:r>
    </w:p>
    <w:p w:rsidR="00252D48" w:rsidRDefault="00252D48" w:rsidP="00252D48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252D48" w:rsidRDefault="00252D48" w:rsidP="00252D48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252D48" w:rsidRDefault="00252D48" w:rsidP="00252D48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252D48" w:rsidRDefault="00252D48" w:rsidP="00252D48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252D48" w:rsidRDefault="00252D48" w:rsidP="00252D48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252D48" w:rsidRDefault="00252D48" w:rsidP="00252D48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252D48" w:rsidRDefault="00252D48" w:rsidP="00252D48">
      <w:pPr>
        <w:pStyle w:val="ListParagraph"/>
        <w:numPr>
          <w:ilvl w:val="0"/>
          <w:numId w:val="1"/>
        </w:num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Explain the history of the campaign.</w:t>
      </w:r>
    </w:p>
    <w:p w:rsidR="00252D48" w:rsidRDefault="00252D48" w:rsidP="00252D48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252D48" w:rsidRDefault="00252D48" w:rsidP="00252D48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252D48" w:rsidRDefault="00252D48" w:rsidP="00252D48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252D48" w:rsidRDefault="00252D48" w:rsidP="00252D48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252D48" w:rsidRDefault="00252D48" w:rsidP="00252D48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252D48" w:rsidRDefault="00252D48" w:rsidP="00252D48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252D48" w:rsidRDefault="00252D48" w:rsidP="00252D48">
      <w:pPr>
        <w:pStyle w:val="ListParagraph"/>
        <w:numPr>
          <w:ilvl w:val="0"/>
          <w:numId w:val="1"/>
        </w:num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 xml:space="preserve"> In what ways has the campaign communicated its message?</w:t>
      </w:r>
    </w:p>
    <w:p w:rsidR="00252D48" w:rsidRDefault="00252D48" w:rsidP="00252D48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252D48" w:rsidRDefault="00252D48" w:rsidP="00252D48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252D48" w:rsidRDefault="00252D48" w:rsidP="00252D48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252D48" w:rsidRDefault="00252D48" w:rsidP="00252D48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252D48" w:rsidRDefault="00252D48" w:rsidP="00252D48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252D48" w:rsidRDefault="00252D48" w:rsidP="00252D48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252D48" w:rsidRPr="00252D48" w:rsidRDefault="00252D48" w:rsidP="00252D48">
      <w:pPr>
        <w:pStyle w:val="ListParagraph"/>
        <w:numPr>
          <w:ilvl w:val="0"/>
          <w:numId w:val="1"/>
        </w:num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What is the ultimate result of the campaign?  Where does this issue stand today?</w:t>
      </w:r>
    </w:p>
    <w:p w:rsidR="004E103D" w:rsidRDefault="004E103D" w:rsidP="00CA2FB4">
      <w:pPr>
        <w:spacing w:after="0" w:line="240" w:lineRule="auto"/>
        <w:jc w:val="center"/>
        <w:rPr>
          <w:rFonts w:ascii="Elephant" w:hAnsi="Elephant" w:cs="Times New Roman"/>
          <w:sz w:val="24"/>
          <w:szCs w:val="24"/>
        </w:rPr>
      </w:pPr>
    </w:p>
    <w:p w:rsidR="004E103D" w:rsidRDefault="004E103D" w:rsidP="004E103D">
      <w:pPr>
        <w:spacing w:after="0" w:line="240" w:lineRule="auto"/>
        <w:rPr>
          <w:rFonts w:ascii="Elephant" w:hAnsi="Elephant" w:cs="Times New Roman"/>
          <w:sz w:val="24"/>
          <w:szCs w:val="24"/>
        </w:rPr>
      </w:pPr>
    </w:p>
    <w:p w:rsidR="004E103D" w:rsidRDefault="004E103D" w:rsidP="00CA2FB4">
      <w:pPr>
        <w:spacing w:after="0" w:line="240" w:lineRule="auto"/>
        <w:jc w:val="center"/>
        <w:rPr>
          <w:rFonts w:ascii="Elephant" w:hAnsi="Elephant" w:cs="Times New Roman"/>
          <w:sz w:val="24"/>
          <w:szCs w:val="24"/>
        </w:rPr>
      </w:pPr>
    </w:p>
    <w:p w:rsidR="004E103D" w:rsidRPr="004E103D" w:rsidRDefault="004E103D" w:rsidP="00CA2FB4">
      <w:pPr>
        <w:spacing w:after="0" w:line="240" w:lineRule="auto"/>
        <w:jc w:val="center"/>
        <w:rPr>
          <w:rFonts w:ascii="Elephant" w:hAnsi="Elephant" w:cs="Times New Roman"/>
          <w:sz w:val="24"/>
          <w:szCs w:val="24"/>
        </w:rPr>
      </w:pPr>
    </w:p>
    <w:sectPr w:rsidR="004E103D" w:rsidRPr="004E10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14F7E"/>
    <w:multiLevelType w:val="hybridMultilevel"/>
    <w:tmpl w:val="7CDEB7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7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23C"/>
    <w:rsid w:val="00252D48"/>
    <w:rsid w:val="004E103D"/>
    <w:rsid w:val="00C90F4E"/>
    <w:rsid w:val="00CA2FB4"/>
    <w:rsid w:val="00CD423C"/>
    <w:rsid w:val="00EC3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2D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2D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49D477F5</Template>
  <TotalTime>152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Highland Central School District</Company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Petrosoff, Krista</dc:creator>
  <cp:lastModifiedBy>Petrosoff, Krista</cp:lastModifiedBy>
  <cp:revision>2</cp:revision>
  <dcterms:created xsi:type="dcterms:W3CDTF">2013-11-22T13:02:00Z</dcterms:created>
  <dcterms:modified xsi:type="dcterms:W3CDTF">2013-11-22T16:29:00Z</dcterms:modified>
</cp:coreProperties>
</file>